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xmlns:wp14="http://schemas.microsoft.com/office/word/2010/wordml" w:rsidRPr="00177EA2" w:rsidR="00177EA2" w:rsidP="00177EA2" w:rsidRDefault="00177EA2" w14:paraId="672A6659" wp14:textId="77777777">
      <w:pPr>
        <w:pStyle w:val="Heading2"/>
        <w:jc w:val="center"/>
        <w:rPr>
          <w:rFonts w:ascii="Arial Narrow" w:hAnsi="Arial Narrow"/>
          <w:sz w:val="22"/>
          <w:szCs w:val="22"/>
        </w:rPr>
      </w:pPr>
    </w:p>
    <w:p xmlns:wp14="http://schemas.microsoft.com/office/word/2010/wordml" w:rsidRPr="00177EA2" w:rsidR="00335126" w:rsidP="00335126" w:rsidRDefault="003C6BCD" w14:paraId="0495E737" wp14:textId="77777777">
      <w:pPr>
        <w:pStyle w:val="Heading2"/>
        <w:rPr>
          <w:rFonts w:ascii="Arial Narrow" w:hAnsi="Arial Narrow"/>
          <w:sz w:val="22"/>
          <w:szCs w:val="22"/>
        </w:rPr>
      </w:pPr>
      <w:r w:rsidRPr="00177EA2">
        <w:rPr>
          <w:rFonts w:ascii="Arial Narrow" w:hAnsi="Arial Narrow"/>
          <w:sz w:val="22"/>
          <w:szCs w:val="22"/>
        </w:rPr>
        <w:t>Person S</w:t>
      </w:r>
      <w:r w:rsidRPr="00177EA2" w:rsidR="00335126">
        <w:rPr>
          <w:rFonts w:ascii="Arial Narrow" w:hAnsi="Arial Narrow"/>
          <w:sz w:val="22"/>
          <w:szCs w:val="22"/>
        </w:rPr>
        <w:t>pecification</w:t>
      </w:r>
    </w:p>
    <w:p xmlns:wp14="http://schemas.microsoft.com/office/word/2010/wordml" w:rsidRPr="00177EA2" w:rsidR="009478C4" w:rsidP="5086CD27" w:rsidRDefault="00335126" w14:paraId="1CA9DD6E" wp14:textId="615E021E">
      <w:pPr>
        <w:rPr>
          <w:rFonts w:ascii="Arial Narrow" w:hAnsi="Arial Narrow"/>
          <w:b w:val="1"/>
          <w:bCs w:val="1"/>
        </w:rPr>
      </w:pPr>
      <w:r w:rsidRPr="5086CD27" w:rsidR="00335126">
        <w:rPr>
          <w:rFonts w:ascii="Arial Narrow" w:hAnsi="Arial Narrow"/>
          <w:b w:val="1"/>
          <w:bCs w:val="1"/>
        </w:rPr>
        <w:t>Post:</w:t>
      </w:r>
      <w:r w:rsidRPr="5086CD27" w:rsidR="00EA0CC3">
        <w:rPr>
          <w:rFonts w:ascii="Arial Narrow" w:hAnsi="Arial Narrow"/>
          <w:b w:val="1"/>
          <w:bCs w:val="1"/>
        </w:rPr>
        <w:t xml:space="preserve"> </w:t>
      </w:r>
      <w:r w:rsidRPr="5086CD27" w:rsidR="1BF151D2">
        <w:rPr>
          <w:rFonts w:ascii="Arial Narrow" w:hAnsi="Arial Narrow"/>
          <w:b w:val="1"/>
          <w:bCs w:val="1"/>
        </w:rPr>
        <w:t xml:space="preserve">Trainee </w:t>
      </w:r>
      <w:r w:rsidRPr="5086CD27" w:rsidR="00E2242E">
        <w:rPr>
          <w:rFonts w:ascii="Arial Narrow" w:hAnsi="Arial Narrow"/>
          <w:b w:val="1"/>
          <w:bCs w:val="1"/>
        </w:rPr>
        <w:t>Learning Support Assistant</w:t>
      </w:r>
      <w:r w:rsidRPr="5086CD27" w:rsidR="762A141A">
        <w:rPr>
          <w:rFonts w:ascii="Arial Narrow" w:hAnsi="Arial Narrow"/>
          <w:b w:val="1"/>
          <w:bCs w:val="1"/>
        </w:rPr>
        <w:t xml:space="preserve"> for The Bridge</w:t>
      </w:r>
    </w:p>
    <w:tbl>
      <w:tblPr>
        <w:tblW w:w="990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4860"/>
        <w:gridCol w:w="2880"/>
      </w:tblGrid>
      <w:tr xmlns:wp14="http://schemas.microsoft.com/office/word/2010/wordml" w:rsidRPr="00177EA2" w:rsidR="009478C4" w:rsidTr="5086CD27" w14:paraId="00BB585B" wp14:textId="7777777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2160" w:type="dxa"/>
            <w:shd w:val="clear" w:color="auto" w:fill="E6E6E6"/>
            <w:tcMar/>
          </w:tcPr>
          <w:p w:rsidRPr="00177EA2" w:rsidR="009478C4" w:rsidP="00133376" w:rsidRDefault="009478C4" w14:paraId="0A37501D" wp14:textId="77777777">
            <w:pPr>
              <w:ind w:left="360"/>
              <w:jc w:val="center"/>
              <w:rPr>
                <w:rFonts w:ascii="Arial Narrow" w:hAnsi="Arial Narrow"/>
                <w:szCs w:val="22"/>
              </w:rPr>
            </w:pPr>
          </w:p>
        </w:tc>
        <w:tc>
          <w:tcPr>
            <w:tcW w:w="4860" w:type="dxa"/>
            <w:shd w:val="clear" w:color="auto" w:fill="E6E6E6"/>
            <w:tcMar/>
          </w:tcPr>
          <w:p w:rsidRPr="00177EA2" w:rsidR="009478C4" w:rsidP="003C6BCD" w:rsidRDefault="009478C4" w14:paraId="0895C2DB" wp14:textId="77777777">
            <w:pPr>
              <w:jc w:val="center"/>
              <w:rPr>
                <w:rFonts w:ascii="Arial Narrow" w:hAnsi="Arial Narrow" w:cs="Arial"/>
                <w:b/>
                <w:bCs/>
                <w:szCs w:val="22"/>
              </w:rPr>
            </w:pPr>
            <w:r w:rsidRPr="00177EA2">
              <w:rPr>
                <w:rFonts w:ascii="Arial Narrow" w:hAnsi="Arial Narrow" w:cs="Arial"/>
                <w:b/>
                <w:bCs/>
                <w:szCs w:val="22"/>
              </w:rPr>
              <w:t>Essential</w:t>
            </w:r>
          </w:p>
        </w:tc>
        <w:tc>
          <w:tcPr>
            <w:tcW w:w="2880" w:type="dxa"/>
            <w:shd w:val="clear" w:color="auto" w:fill="E6E6E6"/>
            <w:tcMar/>
          </w:tcPr>
          <w:p w:rsidRPr="00177EA2" w:rsidR="009478C4" w:rsidP="00133376" w:rsidRDefault="009478C4" w14:paraId="307109DC" wp14:textId="77777777">
            <w:pPr>
              <w:jc w:val="center"/>
              <w:rPr>
                <w:rFonts w:ascii="Arial Narrow" w:hAnsi="Arial Narrow" w:cs="Arial"/>
                <w:b/>
                <w:bCs/>
                <w:szCs w:val="22"/>
              </w:rPr>
            </w:pPr>
            <w:r w:rsidRPr="00177EA2">
              <w:rPr>
                <w:rFonts w:ascii="Arial Narrow" w:hAnsi="Arial Narrow" w:cs="Arial"/>
                <w:b/>
                <w:bCs/>
                <w:szCs w:val="22"/>
              </w:rPr>
              <w:t>Method of assessment</w:t>
            </w:r>
          </w:p>
        </w:tc>
      </w:tr>
      <w:tr xmlns:wp14="http://schemas.microsoft.com/office/word/2010/wordml" w:rsidRPr="00177EA2" w:rsidR="009478C4" w:rsidTr="5086CD27" w14:paraId="628D38C4" wp14:textId="77777777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bottom w:val="single" w:color="auto" w:sz="4" w:space="0"/>
            </w:tcBorders>
            <w:tcMar/>
          </w:tcPr>
          <w:p w:rsidRPr="00177EA2" w:rsidR="009478C4" w:rsidP="5086CD27" w:rsidRDefault="009478C4" w14:paraId="36081248" wp14:textId="77777777">
            <w:pPr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1"/>
                <w:bCs w:val="1"/>
                <w:i w:val="1"/>
                <w:iCs w:val="1"/>
              </w:rPr>
            </w:pPr>
            <w:r w:rsidRPr="5086CD27" w:rsidR="6E5DFEC2"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1"/>
                <w:bCs w:val="1"/>
                <w:i w:val="1"/>
                <w:iCs w:val="1"/>
              </w:rPr>
              <w:t xml:space="preserve">Educational </w:t>
            </w:r>
          </w:p>
          <w:p w:rsidRPr="00177EA2" w:rsidR="009478C4" w:rsidP="5086CD27" w:rsidRDefault="009478C4" w14:paraId="194D3912" wp14:textId="77777777">
            <w:pPr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1"/>
                <w:bCs w:val="1"/>
                <w:i w:val="1"/>
                <w:iCs w:val="1"/>
              </w:rPr>
            </w:pPr>
            <w:r w:rsidRPr="5086CD27" w:rsidR="6E5DFEC2"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1"/>
                <w:bCs w:val="1"/>
                <w:i w:val="1"/>
                <w:iCs w:val="1"/>
              </w:rPr>
              <w:t>attainment</w:t>
            </w:r>
          </w:p>
        </w:tc>
        <w:tc>
          <w:tcPr>
            <w:tcW w:w="4860" w:type="dxa"/>
            <w:tcBorders>
              <w:bottom w:val="single" w:color="auto" w:sz="4" w:space="0"/>
            </w:tcBorders>
            <w:tcMar/>
          </w:tcPr>
          <w:p w:rsidRPr="00177EA2" w:rsidR="001F132C" w:rsidP="5086CD27" w:rsidRDefault="001F132C" w14:paraId="5E25FF71" wp14:textId="77777777">
            <w:pPr>
              <w:numPr>
                <w:ilvl w:val="0"/>
                <w:numId w:val="4"/>
              </w:numPr>
              <w:tabs>
                <w:tab w:val="left" w:pos="432"/>
              </w:tabs>
              <w:ind w:left="432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7724C408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Qualifications to GCSE level A-C equivalent in English and Maths</w:t>
            </w:r>
          </w:p>
          <w:p w:rsidRPr="00177EA2" w:rsidR="00853B7A" w:rsidP="5086CD27" w:rsidRDefault="00853B7A" w14:paraId="224B1DB8" wp14:textId="77777777">
            <w:pPr>
              <w:numPr>
                <w:ilvl w:val="0"/>
                <w:numId w:val="4"/>
              </w:numPr>
              <w:tabs>
                <w:tab w:val="left" w:pos="432"/>
              </w:tabs>
              <w:ind w:left="432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2EB4A7CB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 xml:space="preserve">Degree </w:t>
            </w:r>
            <w:r w:rsidRPr="5086CD27" w:rsidR="2EB4A7CB"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1"/>
                <w:bCs w:val="1"/>
              </w:rPr>
              <w:t>(desirable)</w:t>
            </w:r>
          </w:p>
        </w:tc>
        <w:tc>
          <w:tcPr>
            <w:tcW w:w="2880" w:type="dxa"/>
            <w:tcBorders>
              <w:bottom w:val="single" w:color="auto" w:sz="4" w:space="0"/>
            </w:tcBorders>
            <w:tcMar/>
          </w:tcPr>
          <w:p w:rsidRPr="00177EA2" w:rsidR="004E5134" w:rsidP="5086CD27" w:rsidRDefault="004E62E1" w14:paraId="38E71E13" wp14:textId="77777777">
            <w:pPr>
              <w:numPr>
                <w:ilvl w:val="0"/>
                <w:numId w:val="4"/>
              </w:numPr>
              <w:tabs>
                <w:tab w:val="clear" w:leader="none" w:pos="720"/>
                <w:tab w:val="left" w:leader="none" w:pos="432"/>
              </w:tabs>
              <w:ind w:left="-67" w:firstLine="0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7DD06B11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Supporting statement</w:t>
            </w:r>
          </w:p>
          <w:p w:rsidRPr="00177EA2" w:rsidR="009478C4" w:rsidP="5086CD27" w:rsidRDefault="004E5134" w14:paraId="7FB11675" wp14:textId="77777777">
            <w:pPr>
              <w:numPr>
                <w:ilvl w:val="0"/>
                <w:numId w:val="4"/>
              </w:numPr>
              <w:tabs>
                <w:tab w:val="clear" w:leader="none" w:pos="720"/>
                <w:tab w:val="left" w:leader="none" w:pos="432"/>
              </w:tabs>
              <w:ind w:left="-67" w:firstLine="0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5E9C7708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Application form</w:t>
            </w:r>
          </w:p>
        </w:tc>
      </w:tr>
      <w:tr w:rsidR="5086CD27" w:rsidTr="5086CD27" w14:paraId="1802E3A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160" w:type="dxa"/>
            <w:tcBorders>
              <w:bottom w:val="single" w:color="auto" w:sz="4" w:space="0"/>
            </w:tcBorders>
            <w:tcMar/>
          </w:tcPr>
          <w:p w:rsidR="18F29CFA" w:rsidP="5086CD27" w:rsidRDefault="18F29CFA" w14:paraId="25D2405E" w14:textId="3FE20EF2">
            <w:pPr>
              <w:spacing w:before="210" w:beforeAutospacing="off" w:after="210" w:afterAutospacing="off" w:line="300" w:lineRule="auto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0"/>
                <w:bCs w:val="0"/>
                <w:i w:val="1"/>
                <w:iCs w:val="1"/>
                <w:noProof w:val="0"/>
                <w:sz w:val="21"/>
                <w:szCs w:val="21"/>
                <w:lang w:val="en-GB"/>
              </w:rPr>
            </w:pPr>
            <w:r w:rsidRPr="5086CD27" w:rsidR="18F29CFA"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1"/>
                <w:bCs w:val="1"/>
                <w:i w:val="1"/>
                <w:iCs w:val="1"/>
                <w:noProof w:val="0"/>
                <w:sz w:val="21"/>
                <w:szCs w:val="21"/>
                <w:lang w:val="en-GB"/>
              </w:rPr>
              <w:t>Exp</w:t>
            </w:r>
            <w:r w:rsidRPr="5086CD27" w:rsidR="18F29CFA"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1"/>
                <w:bCs w:val="1"/>
                <w:i w:val="1"/>
                <w:iCs w:val="1"/>
                <w:noProof w:val="0"/>
                <w:sz w:val="21"/>
                <w:szCs w:val="21"/>
                <w:lang w:val="en-GB"/>
              </w:rPr>
              <w:t>erience</w:t>
            </w:r>
            <w:r w:rsidRPr="5086CD27" w:rsidR="18F29CFA"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1"/>
                <w:bCs w:val="1"/>
                <w:i w:val="1"/>
                <w:iCs w:val="1"/>
                <w:noProof w:val="0"/>
                <w:sz w:val="21"/>
                <w:szCs w:val="21"/>
                <w:lang w:val="en-GB"/>
              </w:rPr>
              <w:t xml:space="preserve"> </w:t>
            </w:r>
            <w:r w:rsidRPr="5086CD27" w:rsidR="18F29CFA"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0"/>
                <w:bCs w:val="0"/>
                <w:i w:val="1"/>
                <w:iCs w:val="1"/>
                <w:noProof w:val="0"/>
                <w:sz w:val="21"/>
                <w:szCs w:val="21"/>
                <w:lang w:val="en-GB"/>
              </w:rPr>
              <w:t>(d</w:t>
            </w:r>
            <w:r w:rsidRPr="5086CD27" w:rsidR="18F29CFA"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0"/>
                <w:bCs w:val="0"/>
                <w:i w:val="1"/>
                <w:iCs w:val="1"/>
                <w:noProof w:val="0"/>
                <w:sz w:val="21"/>
                <w:szCs w:val="21"/>
                <w:lang w:val="en-GB"/>
              </w:rPr>
              <w:t>esirable, not essential, due to trainee nature of role.)</w:t>
            </w:r>
          </w:p>
          <w:p w:rsidR="5086CD27" w:rsidP="5086CD27" w:rsidRDefault="5086CD27" w14:paraId="75CBF50F" w14:textId="220A6463">
            <w:pPr>
              <w:pStyle w:val="Normal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1"/>
                <w:bCs w:val="1"/>
                <w:i w:val="1"/>
                <w:iCs w:val="1"/>
              </w:rPr>
            </w:pPr>
          </w:p>
        </w:tc>
        <w:tc>
          <w:tcPr>
            <w:tcW w:w="4860" w:type="dxa"/>
            <w:tcBorders>
              <w:bottom w:val="single" w:color="auto" w:sz="4" w:space="0"/>
            </w:tcBorders>
            <w:tcMar/>
          </w:tcPr>
          <w:p w:rsidR="18F29CFA" w:rsidP="5086CD27" w:rsidRDefault="18F29CFA" w14:paraId="2B628CE6" w14:textId="6A5EB17A">
            <w:pPr>
              <w:numPr>
                <w:ilvl w:val="0"/>
                <w:numId w:val="4"/>
              </w:numPr>
              <w:tabs>
                <w:tab w:val="clear" w:leader="none" w:pos="720"/>
                <w:tab w:val="left" w:leader="none" w:pos="432"/>
              </w:tabs>
              <w:ind w:left="-67" w:firstLine="0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en-GB"/>
              </w:rPr>
            </w:pPr>
            <w:r w:rsidRPr="5086CD27" w:rsidR="18F29CFA"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en-GB"/>
              </w:rPr>
              <w:t>Experience working with children or young people in any setting (school, youth work, sports coaching, volunteering).</w:t>
            </w:r>
          </w:p>
          <w:p w:rsidR="18F29CFA" w:rsidP="5086CD27" w:rsidRDefault="18F29CFA" w14:paraId="1A132D20" w14:textId="03DD732D">
            <w:pPr>
              <w:numPr>
                <w:ilvl w:val="0"/>
                <w:numId w:val="4"/>
              </w:numPr>
              <w:tabs>
                <w:tab w:val="clear" w:leader="none" w:pos="720"/>
                <w:tab w:val="left" w:leader="none" w:pos="432"/>
              </w:tabs>
              <w:ind w:left="-67" w:firstLine="0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en-GB"/>
              </w:rPr>
            </w:pPr>
            <w:r w:rsidRPr="5086CD27" w:rsidR="18F29CFA"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en-GB"/>
              </w:rPr>
              <w:t xml:space="preserve">Understanding of challenges faced by pupils with SEND, SEMH or behavioural needs (through work, </w:t>
            </w:r>
            <w:r w:rsidRPr="5086CD27" w:rsidR="18F29CFA"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en-GB"/>
              </w:rPr>
              <w:t>study</w:t>
            </w:r>
            <w:r w:rsidRPr="5086CD27" w:rsidR="18F29CFA"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en-GB"/>
              </w:rPr>
              <w:t xml:space="preserve"> or personal experience).</w:t>
            </w:r>
          </w:p>
          <w:p w:rsidR="5086CD27" w:rsidP="5086CD27" w:rsidRDefault="5086CD27" w14:paraId="659E6623" w14:textId="00C6C4BC">
            <w:pPr>
              <w:pStyle w:val="Normal"/>
              <w:ind w:left="0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</w:p>
        </w:tc>
        <w:tc>
          <w:tcPr>
            <w:tcW w:w="2880" w:type="dxa"/>
            <w:tcBorders>
              <w:bottom w:val="single" w:color="auto" w:sz="4" w:space="0"/>
            </w:tcBorders>
            <w:tcMar/>
          </w:tcPr>
          <w:p w:rsidR="1FD465D7" w:rsidP="5086CD27" w:rsidRDefault="1FD465D7" w14:paraId="7B10746C">
            <w:pPr>
              <w:numPr>
                <w:ilvl w:val="0"/>
                <w:numId w:val="4"/>
              </w:numPr>
              <w:tabs>
                <w:tab w:val="clear" w:leader="none" w:pos="720"/>
                <w:tab w:val="left" w:leader="none" w:pos="432"/>
              </w:tabs>
              <w:ind w:left="-67" w:firstLine="0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1FD465D7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Supporting statement</w:t>
            </w:r>
          </w:p>
          <w:p w:rsidR="5086CD27" w:rsidP="5086CD27" w:rsidRDefault="5086CD27" w14:paraId="347B537C" w14:textId="2705DE89">
            <w:pPr>
              <w:pStyle w:val="Normal"/>
              <w:ind w:left="0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</w:p>
        </w:tc>
      </w:tr>
      <w:tr xmlns:wp14="http://schemas.microsoft.com/office/word/2010/wordml" w:rsidRPr="00177EA2" w:rsidR="009478C4" w:rsidTr="5086CD27" w14:paraId="1DAAFAF4" wp14:textId="77777777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bottom w:val="nil"/>
            </w:tcBorders>
            <w:tcMar/>
          </w:tcPr>
          <w:p w:rsidRPr="00177EA2" w:rsidR="007A36D6" w:rsidP="5086CD27" w:rsidRDefault="009478C4" w14:paraId="0501CEE7" wp14:textId="4976FBE2">
            <w:pPr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1"/>
                <w:bCs w:val="1"/>
                <w:i w:val="1"/>
                <w:iCs w:val="1"/>
              </w:rPr>
            </w:pPr>
            <w:r w:rsidRPr="5086CD27" w:rsidR="21D189BF"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1"/>
                <w:bCs w:val="1"/>
                <w:i w:val="1"/>
                <w:iCs w:val="1"/>
              </w:rPr>
              <w:t>K</w:t>
            </w:r>
            <w:r w:rsidRPr="5086CD27" w:rsidR="6A153EE6"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1"/>
                <w:bCs w:val="1"/>
                <w:i w:val="1"/>
                <w:iCs w:val="1"/>
              </w:rPr>
              <w:t>nowledge,</w:t>
            </w:r>
          </w:p>
          <w:p w:rsidRPr="00177EA2" w:rsidR="009478C4" w:rsidP="5086CD27" w:rsidRDefault="007A36D6" w14:paraId="5094E127" wp14:textId="77777777">
            <w:pPr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1"/>
                <w:bCs w:val="1"/>
                <w:i w:val="1"/>
                <w:iCs w:val="1"/>
              </w:rPr>
            </w:pPr>
            <w:r w:rsidRPr="5086CD27" w:rsidR="6A153EE6"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1"/>
                <w:bCs w:val="1"/>
                <w:i w:val="1"/>
                <w:iCs w:val="1"/>
              </w:rPr>
              <w:t>skills and aptitudes</w:t>
            </w:r>
          </w:p>
        </w:tc>
        <w:tc>
          <w:tcPr>
            <w:tcW w:w="4860" w:type="dxa"/>
            <w:tcBorders>
              <w:bottom w:val="nil"/>
            </w:tcBorders>
            <w:tcMar/>
          </w:tcPr>
          <w:p w:rsidR="004E5134" w:rsidP="5086CD27" w:rsidRDefault="00715A91" w14:paraId="31C7AB07" wp14:textId="77777777">
            <w:pPr>
              <w:numPr>
                <w:ilvl w:val="0"/>
                <w:numId w:val="4"/>
              </w:numPr>
              <w:tabs>
                <w:tab w:val="left" w:pos="432"/>
              </w:tabs>
              <w:ind w:left="432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69BC16F6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 xml:space="preserve">Good </w:t>
            </w:r>
            <w:r w:rsidRPr="5086CD27" w:rsidR="5E9C7708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people skills</w:t>
            </w:r>
            <w:r w:rsidRPr="5086CD27" w:rsidR="7724C408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.</w:t>
            </w:r>
          </w:p>
          <w:p w:rsidRPr="00177EA2" w:rsidR="004E5134" w:rsidP="5086CD27" w:rsidRDefault="004E5134" w14:paraId="282A7C1A" wp14:textId="77777777">
            <w:pPr>
              <w:numPr>
                <w:ilvl w:val="0"/>
                <w:numId w:val="4"/>
              </w:numPr>
              <w:tabs>
                <w:tab w:val="left" w:pos="432"/>
              </w:tabs>
              <w:ind w:left="432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5E9C7708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Good written and verbal communication skills</w:t>
            </w:r>
            <w:r w:rsidRPr="5086CD27" w:rsidR="5420789C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.</w:t>
            </w:r>
          </w:p>
          <w:p w:rsidRPr="00177EA2" w:rsidR="004E5134" w:rsidP="5086CD27" w:rsidRDefault="004E5134" w14:paraId="7DBDDCE0" wp14:textId="77777777">
            <w:pPr>
              <w:numPr>
                <w:ilvl w:val="0"/>
                <w:numId w:val="4"/>
              </w:numPr>
              <w:tabs>
                <w:tab w:val="left" w:pos="432"/>
              </w:tabs>
              <w:ind w:left="432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5E9C7708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Good organisational skills</w:t>
            </w:r>
            <w:r w:rsidRPr="5086CD27" w:rsidR="5420789C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.</w:t>
            </w:r>
          </w:p>
          <w:p w:rsidRPr="00177EA2" w:rsidR="004E5134" w:rsidP="5086CD27" w:rsidRDefault="004E5134" w14:paraId="130F8D1F" wp14:textId="77777777">
            <w:pPr>
              <w:numPr>
                <w:ilvl w:val="0"/>
                <w:numId w:val="4"/>
              </w:numPr>
              <w:tabs>
                <w:tab w:val="left" w:pos="432"/>
              </w:tabs>
              <w:ind w:left="432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5E9C7708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Ability to relate to t</w:t>
            </w:r>
            <w:r w:rsidRPr="5086CD27" w:rsidR="5420789C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eachers and other professionals.</w:t>
            </w:r>
          </w:p>
          <w:p w:rsidRPr="00177EA2" w:rsidR="004E5134" w:rsidP="5086CD27" w:rsidRDefault="004E5134" w14:paraId="75FCDFEE" wp14:textId="297CA4A1">
            <w:pPr>
              <w:numPr>
                <w:ilvl w:val="0"/>
                <w:numId w:val="4"/>
              </w:numPr>
              <w:tabs>
                <w:tab w:val="left" w:pos="432"/>
              </w:tabs>
              <w:ind w:left="432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5E9C7708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 xml:space="preserve">Ability to adapt </w:t>
            </w:r>
            <w:r w:rsidRPr="5086CD27" w:rsidR="7724C408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to suit different learning needs.</w:t>
            </w:r>
          </w:p>
          <w:p w:rsidRPr="00177EA2" w:rsidR="003C6BCD" w:rsidP="5086CD27" w:rsidRDefault="0000681F" w14:paraId="03726FB8" wp14:textId="77777777">
            <w:pPr>
              <w:numPr>
                <w:ilvl w:val="0"/>
                <w:numId w:val="4"/>
              </w:numPr>
              <w:tabs>
                <w:tab w:val="left" w:pos="432"/>
              </w:tabs>
              <w:ind w:left="432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76AC7C10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Working collaboratively with colleagues as part of a professional team</w:t>
            </w:r>
            <w:r w:rsidRPr="5086CD27" w:rsidR="7724C408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 xml:space="preserve">, </w:t>
            </w:r>
            <w:r w:rsidRPr="5086CD27" w:rsidR="76AC7C10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carrying out roles effectively, knowing when to seek help and advice from colleagues</w:t>
            </w:r>
            <w:r w:rsidRPr="5086CD27" w:rsidR="5420789C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.</w:t>
            </w:r>
          </w:p>
        </w:tc>
        <w:tc>
          <w:tcPr>
            <w:tcW w:w="2880" w:type="dxa"/>
            <w:tcBorders>
              <w:bottom w:val="nil"/>
            </w:tcBorders>
            <w:tcMar/>
          </w:tcPr>
          <w:p w:rsidRPr="00177EA2" w:rsidR="004E5134" w:rsidP="5086CD27" w:rsidRDefault="004E62E1" w14:paraId="0F11E32C" wp14:textId="77777777">
            <w:pPr>
              <w:numPr>
                <w:ilvl w:val="0"/>
                <w:numId w:val="4"/>
              </w:numPr>
              <w:tabs>
                <w:tab w:val="clear" w:leader="none" w:pos="720"/>
                <w:tab w:val="left" w:leader="none" w:pos="432"/>
              </w:tabs>
              <w:ind w:left="-67" w:firstLine="0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7DD06B11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Supporting statement</w:t>
            </w:r>
            <w:r w:rsidRPr="5086CD27" w:rsidR="5E9C7708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 xml:space="preserve"> </w:t>
            </w:r>
          </w:p>
          <w:p w:rsidRPr="00177EA2" w:rsidR="009478C4" w:rsidP="5086CD27" w:rsidRDefault="004E5134" w14:paraId="3CB7C5EF" wp14:textId="77777777">
            <w:pPr>
              <w:numPr>
                <w:ilvl w:val="0"/>
                <w:numId w:val="4"/>
              </w:numPr>
              <w:tabs>
                <w:tab w:val="clear" w:leader="none" w:pos="720"/>
                <w:tab w:val="left" w:leader="none" w:pos="432"/>
              </w:tabs>
              <w:ind w:left="-67" w:firstLine="0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5E9C7708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/ Application form</w:t>
            </w:r>
          </w:p>
          <w:p w:rsidRPr="00177EA2" w:rsidR="009478C4" w:rsidP="5086CD27" w:rsidRDefault="009478C4" w14:paraId="2F77D14E" wp14:textId="77777777">
            <w:pPr>
              <w:numPr>
                <w:ilvl w:val="0"/>
                <w:numId w:val="4"/>
              </w:numPr>
              <w:tabs>
                <w:tab w:val="clear" w:leader="none" w:pos="720"/>
                <w:tab w:val="left" w:leader="none" w:pos="432"/>
              </w:tabs>
              <w:ind w:left="-67" w:firstLine="0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6E5DFEC2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 xml:space="preserve">Interview </w:t>
            </w:r>
          </w:p>
          <w:p w:rsidRPr="00177EA2" w:rsidR="007A36D6" w:rsidP="5086CD27" w:rsidRDefault="007A36D6" w14:paraId="5DAB6C7B" wp14:textId="77777777">
            <w:pPr>
              <w:tabs>
                <w:tab w:val="left" w:pos="432"/>
              </w:tabs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</w:p>
        </w:tc>
      </w:tr>
      <w:tr xmlns:wp14="http://schemas.microsoft.com/office/word/2010/wordml" w:rsidRPr="00177EA2" w:rsidR="009478C4" w:rsidTr="5086CD27" w14:paraId="02EB378F" wp14:textId="77777777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2160" w:type="dxa"/>
            <w:tcBorders>
              <w:top w:val="nil"/>
            </w:tcBorders>
            <w:tcMar/>
          </w:tcPr>
          <w:p w:rsidRPr="00177EA2" w:rsidR="009478C4" w:rsidP="5086CD27" w:rsidRDefault="009478C4" w14:paraId="6A05A809" wp14:textId="77777777">
            <w:pPr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1"/>
                <w:bCs w:val="1"/>
                <w:i w:val="1"/>
                <w:iCs w:val="1"/>
              </w:rPr>
            </w:pPr>
          </w:p>
        </w:tc>
        <w:tc>
          <w:tcPr>
            <w:tcW w:w="4860" w:type="dxa"/>
            <w:tcBorders>
              <w:top w:val="nil"/>
            </w:tcBorders>
            <w:tcMar/>
          </w:tcPr>
          <w:p w:rsidRPr="00177EA2" w:rsidR="007A36D6" w:rsidP="5086CD27" w:rsidRDefault="007A36D6" w14:paraId="5A39BBE3" wp14:textId="77777777">
            <w:pPr>
              <w:pStyle w:val="BodyTextIndent"/>
              <w:tabs>
                <w:tab w:val="left" w:pos="432"/>
              </w:tabs>
              <w:ind w:left="0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</w:p>
        </w:tc>
        <w:tc>
          <w:tcPr>
            <w:tcW w:w="2880" w:type="dxa"/>
            <w:tcBorders>
              <w:top w:val="nil"/>
            </w:tcBorders>
            <w:tcMar/>
          </w:tcPr>
          <w:p w:rsidRPr="00177EA2" w:rsidR="009478C4" w:rsidP="5086CD27" w:rsidRDefault="009478C4" w14:paraId="41C8F396" wp14:textId="77777777">
            <w:pPr>
              <w:tabs>
                <w:tab w:val="left" w:pos="432"/>
              </w:tabs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</w:p>
        </w:tc>
      </w:tr>
      <w:tr xmlns:wp14="http://schemas.microsoft.com/office/word/2010/wordml" w:rsidRPr="00177EA2" w:rsidR="009478C4" w:rsidTr="5086CD27" w14:paraId="6E8E9324" wp14:textId="77777777">
        <w:tblPrEx>
          <w:tblCellMar>
            <w:top w:w="0" w:type="dxa"/>
            <w:bottom w:w="0" w:type="dxa"/>
          </w:tblCellMar>
        </w:tblPrEx>
        <w:tc>
          <w:tcPr>
            <w:tcW w:w="2160" w:type="dxa"/>
            <w:tcMar/>
          </w:tcPr>
          <w:p w:rsidRPr="00177EA2" w:rsidR="009478C4" w:rsidP="5086CD27" w:rsidRDefault="009478C4" w14:paraId="28CB9442" wp14:textId="77777777">
            <w:pPr>
              <w:pStyle w:val="Heading5"/>
              <w:spacing w:before="0" w:after="0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  <w:i w:val="1"/>
                <w:iCs w:val="1"/>
                <w:sz w:val="22"/>
                <w:szCs w:val="22"/>
              </w:rPr>
            </w:pPr>
            <w:r w:rsidRPr="5086CD27" w:rsidR="6E5DFEC2">
              <w:rPr>
                <w:rFonts w:ascii="Calibri Light" w:hAnsi="Calibri Light" w:eastAsia="Calibri Light" w:cs="Calibri Light" w:asciiTheme="majorAscii" w:hAnsiTheme="majorAscii" w:eastAsiaTheme="majorAscii" w:cstheme="majorAscii"/>
                <w:i w:val="1"/>
                <w:iCs w:val="1"/>
                <w:sz w:val="22"/>
                <w:szCs w:val="22"/>
              </w:rPr>
              <w:t>Disposition</w:t>
            </w:r>
          </w:p>
        </w:tc>
        <w:tc>
          <w:tcPr>
            <w:tcW w:w="4860" w:type="dxa"/>
            <w:tcMar/>
          </w:tcPr>
          <w:p w:rsidRPr="001F132C" w:rsidR="004E5134" w:rsidP="5086CD27" w:rsidRDefault="004E5134" w14:paraId="143A8441" wp14:textId="77777777">
            <w:pPr>
              <w:numPr>
                <w:ilvl w:val="0"/>
                <w:numId w:val="5"/>
              </w:numPr>
              <w:tabs>
                <w:tab w:val="left" w:pos="432"/>
              </w:tabs>
              <w:ind w:left="432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5E9C7708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Able to use own initiative</w:t>
            </w:r>
            <w:r w:rsidRPr="5086CD27" w:rsidR="7724C408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 xml:space="preserve"> and a f</w:t>
            </w:r>
            <w:r w:rsidRPr="5086CD27" w:rsidR="5E9C7708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lexible approach to work</w:t>
            </w:r>
            <w:r w:rsidRPr="5086CD27" w:rsidR="5420789C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.</w:t>
            </w:r>
          </w:p>
          <w:p w:rsidRPr="00177EA2" w:rsidR="004E5134" w:rsidP="5086CD27" w:rsidRDefault="004E5134" w14:paraId="118EB011" wp14:textId="77777777">
            <w:pPr>
              <w:numPr>
                <w:ilvl w:val="0"/>
                <w:numId w:val="5"/>
              </w:numPr>
              <w:tabs>
                <w:tab w:val="left" w:pos="432"/>
              </w:tabs>
              <w:ind w:left="432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5E9C7708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Committed to the principles of equality and diversity</w:t>
            </w:r>
            <w:r w:rsidRPr="5086CD27" w:rsidR="5420789C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.</w:t>
            </w:r>
          </w:p>
          <w:p w:rsidR="001F132C" w:rsidP="5086CD27" w:rsidRDefault="004E5134" w14:paraId="1D3B7BCB" wp14:textId="77777777">
            <w:pPr>
              <w:numPr>
                <w:ilvl w:val="0"/>
                <w:numId w:val="5"/>
              </w:numPr>
              <w:tabs>
                <w:tab w:val="left" w:pos="432"/>
              </w:tabs>
              <w:ind w:left="432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5E9C7708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Ability to promote the positive ethos of the school</w:t>
            </w:r>
            <w:r w:rsidRPr="5086CD27" w:rsidR="5420789C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.</w:t>
            </w:r>
          </w:p>
          <w:p w:rsidR="001F132C" w:rsidP="5086CD27" w:rsidRDefault="004E5134" w14:paraId="65C3CC9B" wp14:textId="77777777">
            <w:pPr>
              <w:numPr>
                <w:ilvl w:val="0"/>
                <w:numId w:val="5"/>
              </w:numPr>
              <w:tabs>
                <w:tab w:val="left" w:pos="432"/>
              </w:tabs>
              <w:ind w:left="432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5E9C7708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High professional standards, including excellent attendance and punctuality</w:t>
            </w:r>
            <w:r w:rsidRPr="5086CD27" w:rsidR="5420789C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.</w:t>
            </w:r>
          </w:p>
          <w:p w:rsidR="001F132C" w:rsidP="5086CD27" w:rsidRDefault="004E5134" w14:paraId="6E790CCE" wp14:textId="77777777">
            <w:pPr>
              <w:numPr>
                <w:ilvl w:val="0"/>
                <w:numId w:val="5"/>
              </w:numPr>
              <w:tabs>
                <w:tab w:val="left" w:pos="432"/>
              </w:tabs>
              <w:ind w:left="432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5E9C7708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A commitment to professional development and training</w:t>
            </w:r>
            <w:r w:rsidRPr="5086CD27" w:rsidR="5420789C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.</w:t>
            </w:r>
          </w:p>
          <w:p w:rsidRPr="001F132C" w:rsidR="009478C4" w:rsidP="5086CD27" w:rsidRDefault="004E5134" w14:paraId="3645C635" wp14:textId="5AADB36E">
            <w:pPr>
              <w:numPr>
                <w:ilvl w:val="0"/>
                <w:numId w:val="5"/>
              </w:numPr>
              <w:tabs>
                <w:tab w:val="left" w:pos="432"/>
              </w:tabs>
              <w:ind w:left="432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5E9C7708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Experience and understanding of safeguarding young people</w:t>
            </w:r>
            <w:r w:rsidRPr="5086CD27" w:rsidR="5420789C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.</w:t>
            </w:r>
          </w:p>
          <w:p w:rsidRPr="001F132C" w:rsidR="009478C4" w:rsidP="5086CD27" w:rsidRDefault="004E5134" w14:paraId="3F09AEB2" wp14:textId="19A12EC5">
            <w:pPr>
              <w:tabs>
                <w:tab w:val="left" w:pos="432"/>
              </w:tabs>
              <w:ind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</w:p>
          <w:p w:rsidRPr="001F132C" w:rsidR="009478C4" w:rsidP="5086CD27" w:rsidRDefault="004E5134" w14:paraId="23924DC1" wp14:textId="7D1C9E9F">
            <w:pPr>
              <w:tabs>
                <w:tab w:val="left" w:pos="432"/>
              </w:tabs>
              <w:ind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</w:p>
          <w:p w:rsidRPr="001F132C" w:rsidR="009478C4" w:rsidP="5086CD27" w:rsidRDefault="004E5134" w14:paraId="2E2B1AAB" wp14:textId="52CA07E4">
            <w:pPr>
              <w:spacing w:before="0" w:beforeAutospacing="off" w:after="0" w:afterAutospacing="off" w:line="300" w:lineRule="auto"/>
              <w:ind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en-GB"/>
              </w:rPr>
            </w:pPr>
            <w:r w:rsidRPr="5086CD27" w:rsidR="68E48985"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en-GB"/>
              </w:rPr>
              <w:t xml:space="preserve">Willingness to undertake relevant training, including: </w:t>
            </w:r>
          </w:p>
          <w:p w:rsidRPr="001F132C" w:rsidR="009478C4" w:rsidP="5086CD27" w:rsidRDefault="004E5134" w14:paraId="5502A24F" wp14:textId="5E7C26BE">
            <w:pPr>
              <w:pStyle w:val="ListParagraph"/>
              <w:numPr>
                <w:ilvl w:val="0"/>
                <w:numId w:val="11"/>
              </w:numPr>
              <w:spacing w:before="0" w:beforeAutospacing="off" w:after="0" w:afterAutospacing="off" w:line="300" w:lineRule="auto"/>
              <w:ind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en-GB"/>
              </w:rPr>
            </w:pPr>
            <w:r w:rsidRPr="5086CD27" w:rsidR="68E48985"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en-GB"/>
              </w:rPr>
              <w:t>Safeguarding and child protection</w:t>
            </w:r>
          </w:p>
          <w:p w:rsidRPr="001F132C" w:rsidR="009478C4" w:rsidP="5086CD27" w:rsidRDefault="004E5134" w14:paraId="099657E7" wp14:textId="1FFC5FD3">
            <w:pPr>
              <w:pStyle w:val="ListParagraph"/>
              <w:numPr>
                <w:ilvl w:val="0"/>
                <w:numId w:val="11"/>
              </w:numPr>
              <w:spacing w:before="0" w:beforeAutospacing="off" w:after="0" w:afterAutospacing="off" w:line="300" w:lineRule="auto"/>
              <w:ind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en-GB"/>
              </w:rPr>
            </w:pPr>
            <w:r w:rsidRPr="5086CD27" w:rsidR="68E48985"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en-GB"/>
              </w:rPr>
              <w:t>Behaviour management</w:t>
            </w:r>
          </w:p>
          <w:p w:rsidRPr="001F132C" w:rsidR="009478C4" w:rsidP="5086CD27" w:rsidRDefault="004E5134" w14:paraId="6BC7C382" wp14:textId="5D7DE5C2">
            <w:pPr>
              <w:pStyle w:val="ListParagraph"/>
              <w:numPr>
                <w:ilvl w:val="0"/>
                <w:numId w:val="11"/>
              </w:numPr>
              <w:spacing w:before="0" w:beforeAutospacing="off" w:after="0" w:afterAutospacing="off" w:line="300" w:lineRule="auto"/>
              <w:ind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en-GB"/>
              </w:rPr>
            </w:pPr>
            <w:r w:rsidRPr="5086CD27" w:rsidR="68E48985"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en-GB"/>
              </w:rPr>
              <w:t>Understanding of SEND</w:t>
            </w:r>
          </w:p>
          <w:p w:rsidRPr="001F132C" w:rsidR="009478C4" w:rsidP="5086CD27" w:rsidRDefault="004E5134" w14:paraId="723FF64C" wp14:textId="56061798">
            <w:pPr>
              <w:pStyle w:val="ListParagraph"/>
              <w:numPr>
                <w:ilvl w:val="0"/>
                <w:numId w:val="11"/>
              </w:numPr>
              <w:spacing w:before="0" w:beforeAutospacing="off" w:after="0" w:afterAutospacing="off" w:line="300" w:lineRule="auto"/>
              <w:ind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en-GB"/>
              </w:rPr>
            </w:pPr>
            <w:r w:rsidRPr="5086CD27" w:rsidR="68E48985"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en-GB"/>
              </w:rPr>
              <w:t>De-escalation techniques</w:t>
            </w:r>
          </w:p>
          <w:p w:rsidRPr="001F132C" w:rsidR="009478C4" w:rsidP="5086CD27" w:rsidRDefault="004E5134" w14:paraId="7A7B9DEE" wp14:textId="60A9587F">
            <w:pPr>
              <w:pStyle w:val="Normal"/>
              <w:spacing w:before="0" w:beforeAutospacing="off" w:after="0" w:afterAutospacing="off" w:line="300" w:lineRule="auto"/>
              <w:ind w:left="0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en-GB"/>
              </w:rPr>
            </w:pPr>
            <w:r w:rsidRPr="5086CD27" w:rsidR="68E48985"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en-GB"/>
              </w:rPr>
              <w:t>Commitment to continuous personal and professional development.</w:t>
            </w:r>
          </w:p>
          <w:p w:rsidRPr="001F132C" w:rsidR="009478C4" w:rsidP="5086CD27" w:rsidRDefault="004E5134" w14:paraId="519267A0" wp14:textId="2945442E">
            <w:pPr>
              <w:pStyle w:val="ListParagraph"/>
              <w:spacing w:before="0" w:beforeAutospacing="off" w:after="0" w:afterAutospacing="off" w:line="300" w:lineRule="auto"/>
              <w:ind w:left="720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en-GB"/>
              </w:rPr>
            </w:pPr>
          </w:p>
          <w:p w:rsidRPr="001F132C" w:rsidR="009478C4" w:rsidP="5086CD27" w:rsidRDefault="004E5134" w14:paraId="6E443516" wp14:textId="33F75307">
            <w:pPr>
              <w:tabs>
                <w:tab w:val="left" w:pos="432"/>
              </w:tabs>
              <w:ind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</w:p>
        </w:tc>
        <w:tc>
          <w:tcPr>
            <w:tcW w:w="2880" w:type="dxa"/>
            <w:tcMar/>
          </w:tcPr>
          <w:p w:rsidRPr="00177EA2" w:rsidR="009478C4" w:rsidP="5086CD27" w:rsidRDefault="009478C4" w14:paraId="2E76DED2" wp14:textId="77777777">
            <w:pPr>
              <w:numPr>
                <w:ilvl w:val="0"/>
                <w:numId w:val="4"/>
              </w:numPr>
              <w:tabs>
                <w:tab w:val="left" w:pos="432"/>
              </w:tabs>
              <w:ind w:left="432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6E5DFEC2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Interview</w:t>
            </w:r>
          </w:p>
          <w:p w:rsidRPr="00177EA2" w:rsidR="009478C4" w:rsidP="5086CD27" w:rsidRDefault="009478C4" w14:paraId="1A0D5459" wp14:textId="77777777">
            <w:pPr>
              <w:numPr>
                <w:ilvl w:val="0"/>
                <w:numId w:val="4"/>
              </w:numPr>
              <w:tabs>
                <w:tab w:val="left" w:pos="432"/>
              </w:tabs>
              <w:ind w:left="432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6E5DFEC2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Supporting statement</w:t>
            </w:r>
          </w:p>
        </w:tc>
      </w:tr>
      <w:tr xmlns:wp14="http://schemas.microsoft.com/office/word/2010/wordml" w:rsidRPr="00177EA2" w:rsidR="009478C4" w:rsidTr="5086CD27" w14:paraId="0D432247" wp14:textId="77777777">
        <w:tblPrEx>
          <w:tblCellMar>
            <w:top w:w="0" w:type="dxa"/>
            <w:bottom w:w="0" w:type="dxa"/>
          </w:tblCellMar>
        </w:tblPrEx>
        <w:tc>
          <w:tcPr>
            <w:tcW w:w="2160" w:type="dxa"/>
            <w:tcMar/>
          </w:tcPr>
          <w:p w:rsidRPr="00177EA2" w:rsidR="009478C4" w:rsidP="5086CD27" w:rsidRDefault="009478C4" w14:paraId="57C54B69" wp14:textId="77777777">
            <w:pPr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1"/>
                <w:bCs w:val="1"/>
              </w:rPr>
            </w:pPr>
            <w:r w:rsidRPr="5086CD27" w:rsidR="6E5DFEC2"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1"/>
                <w:bCs w:val="1"/>
              </w:rPr>
              <w:t xml:space="preserve">Circumstances </w:t>
            </w:r>
          </w:p>
        </w:tc>
        <w:tc>
          <w:tcPr>
            <w:tcW w:w="4860" w:type="dxa"/>
            <w:tcMar/>
          </w:tcPr>
          <w:p w:rsidRPr="00177EA2" w:rsidR="009478C4" w:rsidP="5086CD27" w:rsidRDefault="009478C4" w14:paraId="2CDA67EC" wp14:textId="77777777">
            <w:pPr>
              <w:numPr>
                <w:ilvl w:val="0"/>
                <w:numId w:val="9"/>
              </w:numPr>
              <w:tabs>
                <w:tab w:val="left" w:pos="432"/>
              </w:tabs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6E5DFEC2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Able to work flexible hours</w:t>
            </w:r>
            <w:r w:rsidRPr="5086CD27" w:rsidR="76AC7C10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.</w:t>
            </w:r>
          </w:p>
          <w:p w:rsidRPr="00177EA2" w:rsidR="0000681F" w:rsidP="5086CD27" w:rsidRDefault="0000681F" w14:paraId="2F1886C5" wp14:textId="77777777">
            <w:pPr>
              <w:numPr>
                <w:ilvl w:val="0"/>
                <w:numId w:val="9"/>
              </w:numPr>
              <w:tabs>
                <w:tab w:val="left" w:pos="432"/>
              </w:tabs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76AC7C10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Assisting</w:t>
            </w:r>
            <w:r w:rsidRPr="5086CD27" w:rsidR="76AC7C10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 xml:space="preserve"> in the provision of activities for the fullest development of the pupils which may involve work outside the school base and in the local community.</w:t>
            </w:r>
          </w:p>
        </w:tc>
        <w:tc>
          <w:tcPr>
            <w:tcW w:w="2880" w:type="dxa"/>
            <w:tcMar/>
          </w:tcPr>
          <w:p w:rsidRPr="00177EA2" w:rsidR="009478C4" w:rsidP="5086CD27" w:rsidRDefault="004E62E1" w14:paraId="698C0387" wp14:textId="77777777">
            <w:pPr>
              <w:numPr>
                <w:ilvl w:val="0"/>
                <w:numId w:val="4"/>
              </w:numPr>
              <w:tabs>
                <w:tab w:val="left" w:pos="432"/>
              </w:tabs>
              <w:ind w:left="432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7DD06B11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Supporting statement</w:t>
            </w:r>
          </w:p>
          <w:p w:rsidRPr="00177EA2" w:rsidR="009478C4" w:rsidP="5086CD27" w:rsidRDefault="009478C4" w14:paraId="76DCAC3A" wp14:textId="77777777">
            <w:pPr>
              <w:numPr>
                <w:ilvl w:val="0"/>
                <w:numId w:val="4"/>
              </w:numPr>
              <w:tabs>
                <w:tab w:val="left" w:pos="432"/>
              </w:tabs>
              <w:ind w:left="432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6E5DFEC2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Interview</w:t>
            </w:r>
          </w:p>
        </w:tc>
      </w:tr>
      <w:tr xmlns:wp14="http://schemas.microsoft.com/office/word/2010/wordml" w:rsidRPr="00177EA2" w:rsidR="009478C4" w:rsidTr="5086CD27" w14:paraId="2294E8FD" wp14:textId="77777777">
        <w:tblPrEx>
          <w:tblCellMar>
            <w:top w:w="0" w:type="dxa"/>
            <w:bottom w:w="0" w:type="dxa"/>
          </w:tblCellMar>
        </w:tblPrEx>
        <w:tc>
          <w:tcPr>
            <w:tcW w:w="2160" w:type="dxa"/>
            <w:tcMar/>
          </w:tcPr>
          <w:p w:rsidRPr="00177EA2" w:rsidR="009478C4" w:rsidP="5086CD27" w:rsidRDefault="009478C4" w14:paraId="70DA8861" wp14:textId="77777777">
            <w:pPr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1"/>
                <w:bCs w:val="1"/>
              </w:rPr>
            </w:pPr>
            <w:r w:rsidRPr="5086CD27" w:rsidR="6E5DFEC2">
              <w:rPr>
                <w:rFonts w:ascii="Calibri Light" w:hAnsi="Calibri Light" w:eastAsia="Calibri Light" w:cs="Calibri Light" w:asciiTheme="majorAscii" w:hAnsiTheme="majorAscii" w:eastAsiaTheme="majorAscii" w:cstheme="majorAscii"/>
                <w:b w:val="1"/>
                <w:bCs w:val="1"/>
              </w:rPr>
              <w:t>Interests</w:t>
            </w:r>
          </w:p>
        </w:tc>
        <w:tc>
          <w:tcPr>
            <w:tcW w:w="4860" w:type="dxa"/>
            <w:tcMar/>
          </w:tcPr>
          <w:p w:rsidRPr="00177EA2" w:rsidR="009478C4" w:rsidP="5086CD27" w:rsidRDefault="009478C4" w14:paraId="6699B20C" wp14:textId="77777777">
            <w:pPr>
              <w:numPr>
                <w:ilvl w:val="0"/>
                <w:numId w:val="8"/>
              </w:numPr>
              <w:tabs>
                <w:tab w:val="left" w:pos="432"/>
              </w:tabs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6E5DFEC2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An interest in the development of young people</w:t>
            </w:r>
            <w:r w:rsidRPr="5086CD27" w:rsidR="5420789C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.</w:t>
            </w:r>
          </w:p>
        </w:tc>
        <w:tc>
          <w:tcPr>
            <w:tcW w:w="2880" w:type="dxa"/>
            <w:tcMar/>
          </w:tcPr>
          <w:p w:rsidRPr="00177EA2" w:rsidR="009478C4" w:rsidP="5086CD27" w:rsidRDefault="004E62E1" w14:paraId="17BE659F" wp14:textId="77777777">
            <w:pPr>
              <w:numPr>
                <w:ilvl w:val="0"/>
                <w:numId w:val="4"/>
              </w:numPr>
              <w:tabs>
                <w:tab w:val="left" w:pos="432"/>
              </w:tabs>
              <w:ind w:left="432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7DD06B11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Supporting statement</w:t>
            </w:r>
          </w:p>
          <w:p w:rsidRPr="00177EA2" w:rsidR="009478C4" w:rsidP="5086CD27" w:rsidRDefault="009478C4" w14:paraId="238F4E34" wp14:textId="77777777">
            <w:pPr>
              <w:numPr>
                <w:ilvl w:val="0"/>
                <w:numId w:val="4"/>
              </w:numPr>
              <w:tabs>
                <w:tab w:val="left" w:pos="432"/>
              </w:tabs>
              <w:ind w:left="432"/>
              <w:jc w:val="left"/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</w:pPr>
            <w:r w:rsidRPr="5086CD27" w:rsidR="6E5DFEC2">
              <w:rPr>
                <w:rFonts w:ascii="Calibri Light" w:hAnsi="Calibri Light" w:eastAsia="Calibri Light" w:cs="Calibri Light" w:asciiTheme="majorAscii" w:hAnsiTheme="majorAscii" w:eastAsiaTheme="majorAscii" w:cstheme="majorAscii"/>
              </w:rPr>
              <w:t>Interview</w:t>
            </w:r>
          </w:p>
        </w:tc>
      </w:tr>
    </w:tbl>
    <w:p xmlns:wp14="http://schemas.microsoft.com/office/word/2010/wordml" w:rsidRPr="00177EA2" w:rsidR="006F1E84" w:rsidP="00F4341F" w:rsidRDefault="006F1E84" w14:paraId="72A3D3EC" wp14:textId="77777777">
      <w:pPr>
        <w:rPr>
          <w:rFonts w:ascii="Arial Narrow" w:hAnsi="Arial Narrow"/>
          <w:szCs w:val="22"/>
        </w:rPr>
      </w:pPr>
    </w:p>
    <w:sectPr w:rsidRPr="00177EA2" w:rsidR="006F1E84" w:rsidSect="00177EA2">
      <w:headerReference w:type="default" r:id="rId10"/>
      <w:pgSz w:w="11906" w:h="16838" w:orient="portrait"/>
      <w:pgMar w:top="1258" w:right="1286" w:bottom="1440" w:left="1440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013B6A" w:rsidRDefault="00013B6A" w14:paraId="60061E4C" wp14:textId="77777777">
      <w:r>
        <w:separator/>
      </w:r>
    </w:p>
  </w:endnote>
  <w:endnote w:type="continuationSeparator" w:id="0">
    <w:p xmlns:wp14="http://schemas.microsoft.com/office/word/2010/wordml" w:rsidR="00013B6A" w:rsidRDefault="00013B6A" w14:paraId="44EAFD9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A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013B6A" w:rsidRDefault="00013B6A" w14:paraId="0D0B940D" wp14:textId="77777777">
      <w:r>
        <w:separator/>
      </w:r>
    </w:p>
  </w:footnote>
  <w:footnote w:type="continuationSeparator" w:id="0">
    <w:p xmlns:wp14="http://schemas.microsoft.com/office/word/2010/wordml" w:rsidR="00013B6A" w:rsidRDefault="00013B6A" w14:paraId="0E27B00A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177EA2" w:rsidP="00177EA2" w:rsidRDefault="004E59BD" w14:paraId="496F93D5" wp14:textId="77777777">
    <w:pPr>
      <w:pStyle w:val="Header"/>
      <w:jc w:val="center"/>
    </w:pPr>
    <w:r>
      <w:t>Southmoor Academy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2">
    <w:nsid w:val="5c71ff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42d17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06fee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E74C6D"/>
    <w:multiLevelType w:val="hybridMultilevel"/>
    <w:tmpl w:val="5F0CDAB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D3F4E2D"/>
    <w:multiLevelType w:val="hybridMultilevel"/>
    <w:tmpl w:val="BB10C8E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2D5D2D"/>
    <w:multiLevelType w:val="hybridMultilevel"/>
    <w:tmpl w:val="A4C6C6E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8BF5995"/>
    <w:multiLevelType w:val="hybridMultilevel"/>
    <w:tmpl w:val="0D445012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428947F9"/>
    <w:multiLevelType w:val="hybridMultilevel"/>
    <w:tmpl w:val="68143F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14432E1"/>
    <w:multiLevelType w:val="hybridMultilevel"/>
    <w:tmpl w:val="4B92B6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66BA4652"/>
    <w:multiLevelType w:val="hybridMultilevel"/>
    <w:tmpl w:val="F676C9C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B66007A"/>
    <w:multiLevelType w:val="hybridMultilevel"/>
    <w:tmpl w:val="0882AE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C803DE3"/>
    <w:multiLevelType w:val="hybridMultilevel"/>
    <w:tmpl w:val="D7A8F8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7F9B40D6"/>
    <w:multiLevelType w:val="hybridMultilevel"/>
    <w:tmpl w:val="2570A3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CC8D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3">
    <w:abstractNumId w:val="12"/>
  </w:num>
  <w:num w:numId="12">
    <w:abstractNumId w:val="11"/>
  </w:num>
  <w:num w:numId="11">
    <w:abstractNumId w:val="10"/>
  </w:num>
  <w:num w:numId="1" w16cid:durableId="1848405461">
    <w:abstractNumId w:val="5"/>
  </w:num>
  <w:num w:numId="2" w16cid:durableId="1353409742">
    <w:abstractNumId w:val="7"/>
  </w:num>
  <w:num w:numId="3" w16cid:durableId="2136101121">
    <w:abstractNumId w:val="9"/>
  </w:num>
  <w:num w:numId="4" w16cid:durableId="1406341657">
    <w:abstractNumId w:val="6"/>
  </w:num>
  <w:num w:numId="5" w16cid:durableId="1862279029">
    <w:abstractNumId w:val="3"/>
  </w:num>
  <w:num w:numId="6" w16cid:durableId="326709406">
    <w:abstractNumId w:val="8"/>
  </w:num>
  <w:num w:numId="7" w16cid:durableId="1478185152">
    <w:abstractNumId w:val="4"/>
  </w:num>
  <w:num w:numId="8" w16cid:durableId="164709182">
    <w:abstractNumId w:val="2"/>
  </w:num>
  <w:num w:numId="9" w16cid:durableId="1699694932">
    <w:abstractNumId w:val="1"/>
  </w:num>
  <w:num w:numId="10" w16cid:durableId="184728102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376"/>
    <w:rsid w:val="0000681F"/>
    <w:rsid w:val="00013B6A"/>
    <w:rsid w:val="000170AE"/>
    <w:rsid w:val="00066F0B"/>
    <w:rsid w:val="00075A67"/>
    <w:rsid w:val="000B0DB9"/>
    <w:rsid w:val="000D6C0C"/>
    <w:rsid w:val="000F0582"/>
    <w:rsid w:val="00133376"/>
    <w:rsid w:val="0014226C"/>
    <w:rsid w:val="00160695"/>
    <w:rsid w:val="00177EA2"/>
    <w:rsid w:val="00182FBD"/>
    <w:rsid w:val="00183056"/>
    <w:rsid w:val="001F132C"/>
    <w:rsid w:val="002433F9"/>
    <w:rsid w:val="00267838"/>
    <w:rsid w:val="002A14E6"/>
    <w:rsid w:val="003159C6"/>
    <w:rsid w:val="00327420"/>
    <w:rsid w:val="00330186"/>
    <w:rsid w:val="00335126"/>
    <w:rsid w:val="003C6BCD"/>
    <w:rsid w:val="003F79F6"/>
    <w:rsid w:val="00446390"/>
    <w:rsid w:val="004D19C4"/>
    <w:rsid w:val="004E5134"/>
    <w:rsid w:val="004E59BD"/>
    <w:rsid w:val="004E62E1"/>
    <w:rsid w:val="004F4DDC"/>
    <w:rsid w:val="005176A7"/>
    <w:rsid w:val="00544618"/>
    <w:rsid w:val="005C3AC3"/>
    <w:rsid w:val="005E417B"/>
    <w:rsid w:val="00655146"/>
    <w:rsid w:val="0069007E"/>
    <w:rsid w:val="006F1E84"/>
    <w:rsid w:val="00715A91"/>
    <w:rsid w:val="00717328"/>
    <w:rsid w:val="00720ADD"/>
    <w:rsid w:val="00742A1A"/>
    <w:rsid w:val="00746DF0"/>
    <w:rsid w:val="00774D42"/>
    <w:rsid w:val="00797F15"/>
    <w:rsid w:val="007A36D6"/>
    <w:rsid w:val="008418EE"/>
    <w:rsid w:val="00853B7A"/>
    <w:rsid w:val="00901056"/>
    <w:rsid w:val="00924120"/>
    <w:rsid w:val="009478C4"/>
    <w:rsid w:val="00982C02"/>
    <w:rsid w:val="00995909"/>
    <w:rsid w:val="009C278D"/>
    <w:rsid w:val="009F1873"/>
    <w:rsid w:val="00A00081"/>
    <w:rsid w:val="00A3706E"/>
    <w:rsid w:val="00A4517F"/>
    <w:rsid w:val="00A75F0A"/>
    <w:rsid w:val="00AA683E"/>
    <w:rsid w:val="00AB59BD"/>
    <w:rsid w:val="00AF01C9"/>
    <w:rsid w:val="00AF31C4"/>
    <w:rsid w:val="00B3583B"/>
    <w:rsid w:val="00B75A93"/>
    <w:rsid w:val="00B93CC1"/>
    <w:rsid w:val="00BA60E4"/>
    <w:rsid w:val="00BD5B2B"/>
    <w:rsid w:val="00BE4A6C"/>
    <w:rsid w:val="00C322A1"/>
    <w:rsid w:val="00C44F29"/>
    <w:rsid w:val="00CD61C6"/>
    <w:rsid w:val="00D448C9"/>
    <w:rsid w:val="00DF30F3"/>
    <w:rsid w:val="00E154F1"/>
    <w:rsid w:val="00E2242E"/>
    <w:rsid w:val="00E507DE"/>
    <w:rsid w:val="00E5481B"/>
    <w:rsid w:val="00E83EB7"/>
    <w:rsid w:val="00EA0CC3"/>
    <w:rsid w:val="00ED0E5F"/>
    <w:rsid w:val="00ED1FCD"/>
    <w:rsid w:val="00EF223C"/>
    <w:rsid w:val="00F122DC"/>
    <w:rsid w:val="00F231BF"/>
    <w:rsid w:val="00F4341F"/>
    <w:rsid w:val="00F51956"/>
    <w:rsid w:val="00FC2433"/>
    <w:rsid w:val="0237FDE3"/>
    <w:rsid w:val="035E4369"/>
    <w:rsid w:val="18F29CFA"/>
    <w:rsid w:val="1BF151D2"/>
    <w:rsid w:val="1FD465D7"/>
    <w:rsid w:val="21D189BF"/>
    <w:rsid w:val="278C8FD9"/>
    <w:rsid w:val="2EB4A7CB"/>
    <w:rsid w:val="3D30169C"/>
    <w:rsid w:val="419BB354"/>
    <w:rsid w:val="4860A778"/>
    <w:rsid w:val="5086CD27"/>
    <w:rsid w:val="53B9E027"/>
    <w:rsid w:val="5420789C"/>
    <w:rsid w:val="5E9C7708"/>
    <w:rsid w:val="5ECD9769"/>
    <w:rsid w:val="68E48985"/>
    <w:rsid w:val="69BC16F6"/>
    <w:rsid w:val="6A153EE6"/>
    <w:rsid w:val="6E5DFEC2"/>
    <w:rsid w:val="762A141A"/>
    <w:rsid w:val="76AC7C10"/>
    <w:rsid w:val="7724C408"/>
    <w:rsid w:val="7DD0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2994E"/>
  <w15:chartTrackingRefBased/>
  <w15:docId w15:val="{1CB942FA-4D52-4EFD-B59F-C4821C73A09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335126"/>
    <w:pPr>
      <w:jc w:val="both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183056"/>
    <w:pPr>
      <w:keepNext/>
      <w:outlineLvl w:val="0"/>
    </w:pPr>
    <w:rPr>
      <w:rFonts w:ascii="Verdana" w:hAnsi="Verdana"/>
      <w:b/>
      <w:sz w:val="48"/>
      <w:szCs w:val="22"/>
    </w:rPr>
  </w:style>
  <w:style w:type="paragraph" w:styleId="Heading2">
    <w:name w:val="heading 2"/>
    <w:basedOn w:val="Normal"/>
    <w:next w:val="Normal"/>
    <w:qFormat/>
    <w:rsid w:val="005176A7"/>
    <w:pPr>
      <w:keepNext/>
      <w:outlineLvl w:val="1"/>
    </w:pPr>
    <w:rPr>
      <w:b/>
      <w:sz w:val="36"/>
    </w:rPr>
  </w:style>
  <w:style w:type="paragraph" w:styleId="Heading3">
    <w:name w:val="heading 3"/>
    <w:basedOn w:val="Normal"/>
    <w:next w:val="Normal"/>
    <w:qFormat/>
    <w:rsid w:val="00183056"/>
    <w:pPr>
      <w:keepNext/>
      <w:spacing w:before="240" w:after="60"/>
      <w:outlineLvl w:val="2"/>
    </w:pPr>
    <w:rPr>
      <w:rFonts w:ascii="Verdana" w:hAnsi="Verdana" w:cs="Arial"/>
      <w:b/>
      <w:bCs/>
      <w:sz w:val="28"/>
      <w:szCs w:val="26"/>
    </w:rPr>
  </w:style>
  <w:style w:type="paragraph" w:styleId="Heading4">
    <w:name w:val="heading 4"/>
    <w:basedOn w:val="Normal"/>
    <w:next w:val="Normal"/>
    <w:qFormat/>
    <w:rsid w:val="0033512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3512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paragraph" w:styleId="Style1" w:customStyle="1">
    <w:name w:val="Style1"/>
    <w:basedOn w:val="Normal"/>
    <w:next w:val="Normal"/>
    <w:rsid w:val="00774D42"/>
    <w:pPr>
      <w:spacing w:before="120" w:after="120"/>
    </w:pPr>
  </w:style>
  <w:style w:type="paragraph" w:styleId="Header">
    <w:name w:val="header"/>
    <w:basedOn w:val="Normal"/>
    <w:rsid w:val="000170A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170AE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335126"/>
    <w:pPr>
      <w:ind w:left="360"/>
      <w:jc w:val="left"/>
    </w:pPr>
    <w:rPr>
      <w:rFonts w:ascii="Tahoma" w:hAnsi="Tahoma"/>
      <w:szCs w:val="24"/>
    </w:rPr>
  </w:style>
  <w:style w:type="paragraph" w:styleId="BodyTextIndent2">
    <w:name w:val="Body Text Indent 2"/>
    <w:basedOn w:val="Normal"/>
    <w:rsid w:val="00335126"/>
    <w:pPr>
      <w:ind w:left="360"/>
    </w:pPr>
    <w:rPr>
      <w:rFonts w:ascii="Tahoma" w:hAnsi="Tahoma"/>
      <w:szCs w:val="24"/>
    </w:rPr>
  </w:style>
  <w:style w:type="paragraph" w:styleId="BalloonText">
    <w:name w:val="Balloon Text"/>
    <w:basedOn w:val="Normal"/>
    <w:link w:val="BalloonTextChar"/>
    <w:rsid w:val="00655146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655146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0681F"/>
    <w:pPr>
      <w:ind w:left="720"/>
      <w:jc w:val="left"/>
    </w:pPr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ichard.bain\Application%20Data\Microsoft\Templates\SV%20headed%201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1CF6295EA4E54ABC0E2B9E7B0B9430" ma:contentTypeVersion="18" ma:contentTypeDescription="Create a new document." ma:contentTypeScope="" ma:versionID="3eadcc81a425810b5a0253d1175c4c63">
  <xsd:schema xmlns:xsd="http://www.w3.org/2001/XMLSchema" xmlns:xs="http://www.w3.org/2001/XMLSchema" xmlns:p="http://schemas.microsoft.com/office/2006/metadata/properties" xmlns:ns3="6b9d5dd4-9644-495a-8ca4-56831af83ca2" xmlns:ns4="bbecf17a-82ce-4253-929d-4ca857f0278b" targetNamespace="http://schemas.microsoft.com/office/2006/metadata/properties" ma:root="true" ma:fieldsID="269899d89bf186dcbfc435388329fa3e" ns3:_="" ns4:_="">
    <xsd:import namespace="6b9d5dd4-9644-495a-8ca4-56831af83ca2"/>
    <xsd:import namespace="bbecf17a-82ce-4253-929d-4ca857f027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d5dd4-9644-495a-8ca4-56831af83c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cf17a-82ce-4253-929d-4ca857f0278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C4B551-E8D1-45A3-93E7-F71895470B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40FFE3-F7E9-4AA3-8F31-78A931D8E7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EA9AEE-A717-41DC-9B18-52787B818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d5dd4-9644-495a-8ca4-56831af83ca2"/>
    <ds:schemaRef ds:uri="bbecf17a-82ce-4253-929d-4ca857f027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SV headed 1.dot</ap:Template>
  <ap:Application>Microsoft Word for the web</ap:Application>
  <ap:DocSecurity>0</ap:DocSecurity>
  <ap:ScaleCrop>false</ap:ScaleCrop>
  <ap:Company>Sunderland LEA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Person specification</dc:title>
  <dc:subject/>
  <dc:creator>Richard Bain</dc:creator>
  <keywords/>
  <dc:description/>
  <lastModifiedBy>Mrs J Maw</lastModifiedBy>
  <revision>3</revision>
  <lastPrinted>2020-06-18T23:50:00.0000000Z</lastPrinted>
  <dcterms:created xsi:type="dcterms:W3CDTF">2026-03-20T15:41:00.0000000Z</dcterms:created>
  <dcterms:modified xsi:type="dcterms:W3CDTF">2026-03-20T15:47:09.3168668Z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0x010100201CF6295EA4E54ABC0E2B9E7B0B9430</vt:lpwstr>
  </property>
  <property fmtid="{D5CDD505-2E9C-101B-9397-08002B2CF9AE}" pid="3" name="NotebookType">
    <vt:lpwstr/>
  </property>
  <property fmtid="{D5CDD505-2E9C-101B-9397-08002B2CF9AE}" pid="4" name="Invited_Teachers">
    <vt:lpwstr/>
  </property>
  <property fmtid="{D5CDD505-2E9C-101B-9397-08002B2CF9AE}" pid="5" name="Owner">
    <vt:lpwstr/>
  </property>
  <property fmtid="{D5CDD505-2E9C-101B-9397-08002B2CF9AE}" pid="6" name="FolderType">
    <vt:lpwstr/>
  </property>
  <property fmtid="{D5CDD505-2E9C-101B-9397-08002B2CF9AE}" pid="7" name="CultureName">
    <vt:lpwstr/>
  </property>
  <property fmtid="{D5CDD505-2E9C-101B-9397-08002B2CF9AE}" pid="8" name="Distribution_Groups">
    <vt:lpwstr/>
  </property>
  <property fmtid="{D5CDD505-2E9C-101B-9397-08002B2CF9AE}" pid="9" name="AppVersion">
    <vt:lpwstr/>
  </property>
  <property fmtid="{D5CDD505-2E9C-101B-9397-08002B2CF9AE}" pid="10" name="Invited_Students">
    <vt:lpwstr/>
  </property>
  <property fmtid="{D5CDD505-2E9C-101B-9397-08002B2CF9AE}" pid="11" name="Math_Settings">
    <vt:lpwstr/>
  </property>
  <property fmtid="{D5CDD505-2E9C-101B-9397-08002B2CF9AE}" pid="12" name="Templates">
    <vt:lpwstr/>
  </property>
  <property fmtid="{D5CDD505-2E9C-101B-9397-08002B2CF9AE}" pid="13" name="Teachers">
    <vt:lpwstr/>
  </property>
  <property fmtid="{D5CDD505-2E9C-101B-9397-08002B2CF9AE}" pid="14" name="Student_Groups">
    <vt:lpwstr/>
  </property>
  <property fmtid="{D5CDD505-2E9C-101B-9397-08002B2CF9AE}" pid="15" name="TeamsChannelId">
    <vt:lpwstr/>
  </property>
  <property fmtid="{D5CDD505-2E9C-101B-9397-08002B2CF9AE}" pid="16" name="IsNotebookLocked">
    <vt:lpwstr/>
  </property>
  <property fmtid="{D5CDD505-2E9C-101B-9397-08002B2CF9AE}" pid="17" name="DefaultSectionNames">
    <vt:lpwstr/>
  </property>
  <property fmtid="{D5CDD505-2E9C-101B-9397-08002B2CF9AE}" pid="18" name="Self_Registration_Enabled">
    <vt:lpwstr/>
  </property>
  <property fmtid="{D5CDD505-2E9C-101B-9397-08002B2CF9AE}" pid="19" name="Has_Teacher_Only_SectionGroup">
    <vt:lpwstr/>
  </property>
  <property fmtid="{D5CDD505-2E9C-101B-9397-08002B2CF9AE}" pid="20" name="Students">
    <vt:lpwstr/>
  </property>
  <property fmtid="{D5CDD505-2E9C-101B-9397-08002B2CF9AE}" pid="21" name="LMS_Mappings">
    <vt:lpwstr/>
  </property>
  <property fmtid="{D5CDD505-2E9C-101B-9397-08002B2CF9AE}" pid="22" name="Is_Collaboration_Space_Locked">
    <vt:lpwstr/>
  </property>
  <property fmtid="{D5CDD505-2E9C-101B-9397-08002B2CF9AE}" pid="23" name="_activity">
    <vt:lpwstr/>
  </property>
</Properties>
</file>